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3B" w:rsidRDefault="005D4C3B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D4C3B" w:rsidRDefault="005D4C3B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D4C3B" w:rsidRDefault="005D4C3B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5D4C3B" w:rsidRDefault="005D4C3B" w:rsidP="003559ED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5D4C3B">
        <w:tc>
          <w:tcPr>
            <w:tcW w:w="1384" w:type="dxa"/>
            <w:vMerge w:val="restart"/>
            <w:vAlign w:val="center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D4C3B">
        <w:tc>
          <w:tcPr>
            <w:tcW w:w="1384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5D4C3B" w:rsidRPr="00F27A51" w:rsidRDefault="005D4C3B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D4C3B" w:rsidRDefault="005D4C3B">
            <w:pPr>
              <w:rPr>
                <w:lang w:eastAsia="en-US"/>
              </w:rPr>
            </w:pPr>
          </w:p>
        </w:tc>
      </w:tr>
      <w:tr w:rsidR="005D4C3B" w:rsidTr="00F71F80">
        <w:trPr>
          <w:trHeight w:val="1860"/>
        </w:trPr>
        <w:tc>
          <w:tcPr>
            <w:tcW w:w="1384" w:type="dxa"/>
          </w:tcPr>
          <w:p w:rsidR="005D4C3B" w:rsidRPr="00F27A51" w:rsidRDefault="005D4C3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Черненко Г.А.</w:t>
            </w:r>
          </w:p>
        </w:tc>
        <w:tc>
          <w:tcPr>
            <w:tcW w:w="1602" w:type="dxa"/>
          </w:tcPr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Заведующий</w:t>
            </w:r>
          </w:p>
          <w:p w:rsidR="005D4C3B" w:rsidRDefault="005D4C3B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МКДОУ «Коелгин-</w:t>
            </w: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ский детский сад  «Колосок</w:t>
            </w:r>
            <w:r w:rsidRPr="00F27A51"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5D4C3B" w:rsidRDefault="005D4C3B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5D4C3B" w:rsidRDefault="005D4C3B">
            <w:pPr>
              <w:rPr>
                <w:lang w:eastAsia="en-US"/>
              </w:rPr>
            </w:pPr>
          </w:p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D4C3B" w:rsidRDefault="005D4C3B" w:rsidP="00F71F80">
            <w:pPr>
              <w:rPr>
                <w:color w:val="333333"/>
                <w:lang w:eastAsia="en-US"/>
              </w:rPr>
            </w:pPr>
          </w:p>
          <w:p w:rsidR="005D4C3B" w:rsidRPr="00F27A51" w:rsidRDefault="005D4C3B" w:rsidP="00E975B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1/2</w:t>
            </w: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F71F8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51,1</w:t>
            </w:r>
          </w:p>
        </w:tc>
        <w:tc>
          <w:tcPr>
            <w:tcW w:w="971" w:type="dxa"/>
          </w:tcPr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Россия</w:t>
            </w: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333333"/>
                <w:lang w:eastAsia="en-US"/>
              </w:rPr>
            </w:pPr>
          </w:p>
          <w:p w:rsidR="005D4C3B" w:rsidRPr="00F27A51" w:rsidRDefault="005D4C3B" w:rsidP="00F71F80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5D4C3B" w:rsidRDefault="005D4C3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1C1402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1C1402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5D4C3B" w:rsidRDefault="005D4C3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5D4C3B" w:rsidRPr="00F27A51" w:rsidRDefault="005D4C3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334506,00</w:t>
            </w:r>
          </w:p>
        </w:tc>
        <w:tc>
          <w:tcPr>
            <w:tcW w:w="1740" w:type="dxa"/>
          </w:tcPr>
          <w:p w:rsidR="005D4C3B" w:rsidRPr="00F27A51" w:rsidRDefault="005D4C3B">
            <w:pPr>
              <w:rPr>
                <w:color w:val="333333"/>
                <w:lang w:val="en-US" w:eastAsia="en-US"/>
              </w:rPr>
            </w:pPr>
          </w:p>
        </w:tc>
      </w:tr>
      <w:tr w:rsidR="005D4C3B">
        <w:trPr>
          <w:trHeight w:val="1869"/>
        </w:trPr>
        <w:tc>
          <w:tcPr>
            <w:tcW w:w="1384" w:type="dxa"/>
          </w:tcPr>
          <w:p w:rsidR="005D4C3B" w:rsidRDefault="005D4C3B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5D4C3B" w:rsidRDefault="005D4C3B" w:rsidP="002D303B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5D4C3B" w:rsidRDefault="005D4C3B" w:rsidP="002D303B">
            <w:pPr>
              <w:rPr>
                <w:lang w:eastAsia="en-US"/>
              </w:rPr>
            </w:pPr>
          </w:p>
          <w:p w:rsidR="005D4C3B" w:rsidRDefault="005D4C3B" w:rsidP="002D303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  <w:p w:rsidR="005D4C3B" w:rsidRDefault="005D4C3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5D4C3B" w:rsidRPr="00F27A51" w:rsidRDefault="005D4C3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1/2</w:t>
            </w:r>
          </w:p>
        </w:tc>
        <w:tc>
          <w:tcPr>
            <w:tcW w:w="1080" w:type="dxa"/>
          </w:tcPr>
          <w:p w:rsidR="005D4C3B" w:rsidRPr="00F27A51" w:rsidRDefault="005D4C3B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51,1</w:t>
            </w: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5D4C3B" w:rsidRPr="00F27A51" w:rsidRDefault="005D4C3B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Россия</w:t>
            </w: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A3054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D4C3B" w:rsidRPr="00F27A51" w:rsidRDefault="005D4C3B" w:rsidP="00F27A51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D4C3B" w:rsidRDefault="005D4C3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а/м легковой</w:t>
            </w:r>
          </w:p>
          <w:p w:rsidR="005D4C3B" w:rsidRPr="00F27A51" w:rsidRDefault="005D4C3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ВАЗ 21074</w:t>
            </w:r>
          </w:p>
        </w:tc>
        <w:tc>
          <w:tcPr>
            <w:tcW w:w="1740" w:type="dxa"/>
          </w:tcPr>
          <w:p w:rsidR="005D4C3B" w:rsidRPr="00F27A51" w:rsidRDefault="005D4C3B" w:rsidP="00EB2E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383931,90</w:t>
            </w:r>
          </w:p>
        </w:tc>
        <w:tc>
          <w:tcPr>
            <w:tcW w:w="1740" w:type="dxa"/>
          </w:tcPr>
          <w:p w:rsidR="005D4C3B" w:rsidRPr="00F27A51" w:rsidRDefault="005D4C3B">
            <w:pPr>
              <w:rPr>
                <w:color w:val="800000"/>
                <w:lang w:eastAsia="en-US"/>
              </w:rPr>
            </w:pPr>
          </w:p>
        </w:tc>
      </w:tr>
    </w:tbl>
    <w:p w:rsidR="005D4C3B" w:rsidRDefault="005D4C3B" w:rsidP="00A1210F"/>
    <w:sectPr w:rsidR="005D4C3B" w:rsidSect="00C857D9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9ED"/>
    <w:rsid w:val="001122D0"/>
    <w:rsid w:val="00197479"/>
    <w:rsid w:val="001C1402"/>
    <w:rsid w:val="00202A70"/>
    <w:rsid w:val="00264EFD"/>
    <w:rsid w:val="002979B6"/>
    <w:rsid w:val="002D303B"/>
    <w:rsid w:val="003559ED"/>
    <w:rsid w:val="003750CE"/>
    <w:rsid w:val="003F166E"/>
    <w:rsid w:val="005D4C3B"/>
    <w:rsid w:val="00663ED1"/>
    <w:rsid w:val="006E0AE2"/>
    <w:rsid w:val="007035B9"/>
    <w:rsid w:val="00760455"/>
    <w:rsid w:val="007736FE"/>
    <w:rsid w:val="008C11DA"/>
    <w:rsid w:val="009A4544"/>
    <w:rsid w:val="009B6CCE"/>
    <w:rsid w:val="00A1210F"/>
    <w:rsid w:val="00A2363F"/>
    <w:rsid w:val="00A30545"/>
    <w:rsid w:val="00AE4C38"/>
    <w:rsid w:val="00BA236A"/>
    <w:rsid w:val="00C857D9"/>
    <w:rsid w:val="00CA60E9"/>
    <w:rsid w:val="00E571B4"/>
    <w:rsid w:val="00E90965"/>
    <w:rsid w:val="00E975B7"/>
    <w:rsid w:val="00EB2E98"/>
    <w:rsid w:val="00EC2E56"/>
    <w:rsid w:val="00EE1DA1"/>
    <w:rsid w:val="00F27A51"/>
    <w:rsid w:val="00F71F80"/>
    <w:rsid w:val="00FE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9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59E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05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</Pages>
  <Words>130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2014-05-08T06:07:00Z</dcterms:created>
  <dcterms:modified xsi:type="dcterms:W3CDTF">2018-05-03T09:40:00Z</dcterms:modified>
</cp:coreProperties>
</file>